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23F6E" w14:textId="77777777" w:rsidR="00066089" w:rsidRDefault="00066089" w:rsidP="00066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FULLER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04842FD" w14:textId="77777777" w:rsidR="00066089" w:rsidRDefault="00066089" w:rsidP="00066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Ightham</w:t>
      </w:r>
      <w:proofErr w:type="spellEnd"/>
      <w:r>
        <w:rPr>
          <w:rFonts w:ascii="Times New Roman" w:hAnsi="Times New Roman" w:cs="Times New Roman"/>
        </w:rPr>
        <w:t xml:space="preserve">, Kent. </w:t>
      </w:r>
      <w:proofErr w:type="spellStart"/>
      <w:r>
        <w:rPr>
          <w:rFonts w:ascii="Times New Roman" w:hAnsi="Times New Roman" w:cs="Times New Roman"/>
        </w:rPr>
        <w:t>Repyer</w:t>
      </w:r>
      <w:proofErr w:type="spellEnd"/>
      <w:r>
        <w:rPr>
          <w:rFonts w:ascii="Times New Roman" w:hAnsi="Times New Roman" w:cs="Times New Roman"/>
        </w:rPr>
        <w:t>.</w:t>
      </w:r>
    </w:p>
    <w:p w14:paraId="7F3ED0A1" w14:textId="77777777" w:rsidR="00066089" w:rsidRDefault="00066089" w:rsidP="00066089">
      <w:pPr>
        <w:rPr>
          <w:rFonts w:ascii="Times New Roman" w:hAnsi="Times New Roman" w:cs="Times New Roman"/>
        </w:rPr>
      </w:pPr>
    </w:p>
    <w:p w14:paraId="27D69FD5" w14:textId="77777777" w:rsidR="00066089" w:rsidRDefault="00066089" w:rsidP="00066089">
      <w:pPr>
        <w:rPr>
          <w:rFonts w:ascii="Times New Roman" w:hAnsi="Times New Roman" w:cs="Times New Roman"/>
        </w:rPr>
      </w:pPr>
    </w:p>
    <w:p w14:paraId="6FBE8538" w14:textId="77777777" w:rsidR="00066089" w:rsidRDefault="00066089" w:rsidP="00066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Michael Reve(q.v.) brought a plaint of debt against him, Alice </w:t>
      </w:r>
      <w:proofErr w:type="spellStart"/>
      <w:r>
        <w:rPr>
          <w:rFonts w:ascii="Times New Roman" w:hAnsi="Times New Roman" w:cs="Times New Roman"/>
        </w:rPr>
        <w:t>Shaylys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7B09A32F" w14:textId="77777777" w:rsidR="00066089" w:rsidRDefault="00066089" w:rsidP="00066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Maidstone, Kent(q.v.), and John Rowe of </w:t>
      </w:r>
      <w:proofErr w:type="spellStart"/>
      <w:r>
        <w:rPr>
          <w:rFonts w:ascii="Times New Roman" w:hAnsi="Times New Roman" w:cs="Times New Roman"/>
        </w:rPr>
        <w:t>Lamberhurst</w:t>
      </w:r>
      <w:proofErr w:type="spellEnd"/>
      <w:r>
        <w:rPr>
          <w:rFonts w:ascii="Times New Roman" w:hAnsi="Times New Roman" w:cs="Times New Roman"/>
        </w:rPr>
        <w:t>, Sussex(q.v.).</w:t>
      </w:r>
    </w:p>
    <w:p w14:paraId="3BC64D5E" w14:textId="77777777" w:rsidR="00066089" w:rsidRDefault="00066089" w:rsidP="00066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192DC66" w14:textId="77777777" w:rsidR="00066089" w:rsidRDefault="00066089" w:rsidP="00066089">
      <w:pPr>
        <w:rPr>
          <w:rFonts w:ascii="Times New Roman" w:hAnsi="Times New Roman" w:cs="Times New Roman"/>
        </w:rPr>
      </w:pPr>
    </w:p>
    <w:p w14:paraId="3A1E194F" w14:textId="77777777" w:rsidR="00066089" w:rsidRDefault="00066089" w:rsidP="00066089">
      <w:pPr>
        <w:rPr>
          <w:rFonts w:ascii="Times New Roman" w:hAnsi="Times New Roman" w:cs="Times New Roman"/>
        </w:rPr>
      </w:pPr>
    </w:p>
    <w:p w14:paraId="2FBDC6E3" w14:textId="77777777" w:rsidR="00066089" w:rsidRDefault="00066089" w:rsidP="00066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2018</w:t>
      </w:r>
    </w:p>
    <w:p w14:paraId="2EDA1E2B" w14:textId="77777777" w:rsidR="006B2F86" w:rsidRPr="00E71FC3" w:rsidRDefault="000660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4EDD6" w14:textId="77777777" w:rsidR="00066089" w:rsidRDefault="00066089" w:rsidP="00E71FC3">
      <w:r>
        <w:separator/>
      </w:r>
    </w:p>
  </w:endnote>
  <w:endnote w:type="continuationSeparator" w:id="0">
    <w:p w14:paraId="7D1EA31C" w14:textId="77777777" w:rsidR="00066089" w:rsidRDefault="000660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32B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41D89" w14:textId="77777777" w:rsidR="00066089" w:rsidRDefault="00066089" w:rsidP="00E71FC3">
      <w:r>
        <w:separator/>
      </w:r>
    </w:p>
  </w:footnote>
  <w:footnote w:type="continuationSeparator" w:id="0">
    <w:p w14:paraId="6843799B" w14:textId="77777777" w:rsidR="00066089" w:rsidRDefault="000660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089"/>
    <w:rsid w:val="0006608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BBD88"/>
  <w15:chartTrackingRefBased/>
  <w15:docId w15:val="{629CCC89-D475-4E2A-89E6-D92E42B3E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60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2018-11-28T19:13:00Z</dcterms:created>
  <dcterms:modified xsi:type="dcterms:W3CDTF">2018-11-28T19:14:00Z</dcterms:modified>
</cp:coreProperties>
</file>